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71837F"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2866AB">
              <w:t>4</w:t>
            </w:r>
            <w:r w:rsidRPr="004564F0">
              <w:t>.</w:t>
            </w:r>
            <w:bookmarkEnd w:id="3"/>
            <w:r w:rsidR="004075BC">
              <w:t>0</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6F41E8">
              <w:rPr>
                <w:sz w:val="32"/>
              </w:rPr>
              <w:t>1</w:t>
            </w:r>
            <w:r w:rsidR="002866AB">
              <w:rPr>
                <w:sz w:val="32"/>
              </w:rPr>
              <w:t>1</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20099160"/>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20099161"/>
      <w:bookmarkEnd w:id="21"/>
      <w:r w:rsidRPr="004D3578">
        <w:t>Introduction</w:t>
      </w:r>
      <w:bookmarkEnd w:id="22"/>
      <w:bookmarkEnd w:id="23"/>
      <w:bookmarkEnd w:id="24"/>
      <w:bookmarkEnd w:id="25"/>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6" w:name="scope"/>
      <w:bookmarkStart w:id="27" w:name="_Toc112673688"/>
      <w:bookmarkStart w:id="28" w:name="_Toc116901389"/>
      <w:bookmarkStart w:id="29" w:name="_Toc116901597"/>
      <w:bookmarkStart w:id="30" w:name="_Toc120099162"/>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20099163"/>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28EF51A1" w:rsidR="006D1C5C" w:rsidRDefault="006D1C5C" w:rsidP="003B41F9">
      <w:pPr>
        <w:pStyle w:val="EX"/>
      </w:pPr>
      <w:r>
        <w:t>[3]</w:t>
      </w:r>
      <w:r>
        <w:tab/>
        <w:t>3GPP TR 33.738: "</w:t>
      </w:r>
      <w:r w:rsidRPr="000A6308">
        <w:t>Study on security aspects of enablers for network automation for the 5G system Phase 3</w:t>
      </w:r>
      <w:r>
        <w:t>".</w:t>
      </w:r>
    </w:p>
    <w:p w14:paraId="10350479" w14:textId="77777777" w:rsidR="004576F3" w:rsidRDefault="004576F3" w:rsidP="004576F3">
      <w:pPr>
        <w:pStyle w:val="EX"/>
      </w:pPr>
      <w:r>
        <w:t>[4]</w:t>
      </w:r>
      <w:r>
        <w:tab/>
        <w:t>3GPP TS 33.501: "Security architecture and procedures for 5G System".</w:t>
      </w:r>
    </w:p>
    <w:p w14:paraId="5CF96036" w14:textId="77777777" w:rsidR="004576F3" w:rsidRDefault="004576F3" w:rsidP="004576F3">
      <w:pPr>
        <w:pStyle w:val="EX"/>
      </w:pPr>
      <w:r>
        <w:t>[5]</w:t>
      </w:r>
      <w:r>
        <w:tab/>
        <w:t>3GPP TS 33.210: "3G security; Network Domain Security (NDS); IP network layer security".</w:t>
      </w:r>
    </w:p>
    <w:p w14:paraId="001B513A" w14:textId="65ECD1AE" w:rsidR="004576F3" w:rsidRPr="004D3578" w:rsidRDefault="004576F3" w:rsidP="004576F3">
      <w:pPr>
        <w:pStyle w:val="EX"/>
      </w:pPr>
      <w:r>
        <w:t>[6]</w:t>
      </w:r>
      <w:r>
        <w:tab/>
        <w:t>3GPP TS 23.288: "Architecture enhancements for 5G System(5GS) to support network data analytics services".</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20099164"/>
      <w:bookmarkEnd w:id="3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20099165"/>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20099166"/>
      <w:r w:rsidRPr="004D3578">
        <w:lastRenderedPageBreak/>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20099167"/>
      <w:r w:rsidRPr="004D3578">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20099168"/>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20099169"/>
      <w:r>
        <w:t>5</w:t>
      </w:r>
      <w:r>
        <w:tab/>
        <w:t>Evaluation of the current security mechanisms</w:t>
      </w:r>
      <w:bookmarkEnd w:id="60"/>
      <w:bookmarkEnd w:id="61"/>
      <w:bookmarkEnd w:id="62"/>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63" w:name="_Toc120099170"/>
      <w:bookmarkStart w:id="64" w:name="_Toc116901605"/>
      <w:r w:rsidRPr="009E7BC3">
        <w:t>5.1</w:t>
      </w:r>
      <w:r w:rsidR="001C496C">
        <w:tab/>
      </w:r>
      <w:r w:rsidRPr="009E7BC3">
        <w:t>Tenet Evaluation Details</w:t>
      </w:r>
      <w:bookmarkEnd w:id="63"/>
    </w:p>
    <w:p w14:paraId="7DB5009C" w14:textId="78C0C364" w:rsidR="00550CF2" w:rsidRDefault="00550CF2" w:rsidP="009E7BC3">
      <w:pPr>
        <w:pStyle w:val="Heading3"/>
        <w:rPr>
          <w:rFonts w:ascii="Segoe UI" w:hAnsi="Segoe UI" w:cs="Segoe UI"/>
          <w:sz w:val="18"/>
          <w:szCs w:val="18"/>
        </w:rPr>
      </w:pPr>
      <w:bookmarkStart w:id="65"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4"/>
      <w:bookmarkEnd w:id="65"/>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66" w:name="_Toc116901606"/>
      <w:bookmarkStart w:id="67"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6"/>
      <w:bookmarkEnd w:id="67"/>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8" w:name="_Toc116901607"/>
      <w:bookmarkStart w:id="69"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8"/>
      <w:bookmarkEnd w:id="69"/>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70" w:name="_Toc116901608"/>
      <w:bookmarkStart w:id="71"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70"/>
      <w:bookmarkEnd w:id="71"/>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2" w:name="_Toc116901397"/>
      <w:bookmarkStart w:id="73" w:name="_Toc116901609"/>
      <w:bookmarkStart w:id="74"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72"/>
      <w:bookmarkEnd w:id="73"/>
      <w:bookmarkEnd w:id="74"/>
    </w:p>
    <w:p w14:paraId="3325A04E" w14:textId="260B4EBC" w:rsidR="00DD1288" w:rsidRPr="00793468" w:rsidRDefault="00DD1288" w:rsidP="009E7BC3">
      <w:pPr>
        <w:pStyle w:val="Heading4"/>
      </w:pPr>
      <w:bookmarkStart w:id="75" w:name="_Toc116901398"/>
      <w:bookmarkStart w:id="76" w:name="_Toc116901610"/>
      <w:bookmarkStart w:id="77" w:name="_Toc120099176"/>
      <w:r w:rsidRPr="00793468">
        <w:t>5.</w:t>
      </w:r>
      <w:r w:rsidR="004576F3">
        <w:t>1.</w:t>
      </w:r>
      <w:r w:rsidR="0090679F">
        <w:t>2</w:t>
      </w:r>
      <w:r w:rsidRPr="00793468">
        <w:t>.1</w:t>
      </w:r>
      <w:r w:rsidRPr="00793468">
        <w:tab/>
        <w:t>Description</w:t>
      </w:r>
      <w:bookmarkEnd w:id="75"/>
      <w:bookmarkEnd w:id="76"/>
      <w:bookmarkEnd w:id="77"/>
    </w:p>
    <w:p w14:paraId="458390A0" w14:textId="77777777" w:rsidR="00DD1288" w:rsidRDefault="00DD1288" w:rsidP="00DD1288">
      <w:r>
        <w:t>According to the NIST tenet 2 in [2], ‘</w:t>
      </w:r>
      <w:r>
        <w:rPr>
          <w:i/>
          <w:iCs/>
        </w:rPr>
        <w:t xml:space="preserve">Network location alone does not imply trust. Access requests from assets located on enterprise-owned network infrastructure (e.g., inside a legacy network perimeter) must meet the same security requirements as access requests and communication from any other </w:t>
      </w:r>
      <w:proofErr w:type="spellStart"/>
      <w:r>
        <w:rPr>
          <w:i/>
          <w:iCs/>
        </w:rPr>
        <w:t>nonenterprise</w:t>
      </w:r>
      <w:proofErr w:type="spellEnd"/>
      <w:r>
        <w:rPr>
          <w:i/>
          <w:iCs/>
        </w:rPr>
        <w:t>-owned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62032F3F" w:rsidR="00DD1288" w:rsidRDefault="00DD1288" w:rsidP="009E7BC3">
      <w:pPr>
        <w:pStyle w:val="Heading4"/>
      </w:pPr>
      <w:bookmarkStart w:id="78" w:name="_Toc116901399"/>
      <w:bookmarkStart w:id="79" w:name="_Toc116901611"/>
      <w:bookmarkStart w:id="80" w:name="_Toc120099177"/>
      <w:r>
        <w:t>5.</w:t>
      </w:r>
      <w:r w:rsidR="004576F3">
        <w:t>1.</w:t>
      </w:r>
      <w:r w:rsidR="0090679F">
        <w:t>2</w:t>
      </w:r>
      <w:r>
        <w:t>.2</w:t>
      </w:r>
      <w:r>
        <w:tab/>
        <w:t>Relevant security mechanisms</w:t>
      </w:r>
      <w:bookmarkEnd w:id="78"/>
      <w:bookmarkEnd w:id="79"/>
      <w:bookmarkEnd w:id="80"/>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1" w:name="_Toc116901400"/>
      <w:bookmarkStart w:id="82" w:name="_Toc116901612"/>
      <w:bookmarkStart w:id="83" w:name="_Toc120099178"/>
      <w:r>
        <w:t>5.</w:t>
      </w:r>
      <w:r w:rsidR="004576F3">
        <w:t>1.</w:t>
      </w:r>
      <w:r w:rsidR="0090679F">
        <w:t>2</w:t>
      </w:r>
      <w:r>
        <w:t>.3</w:t>
      </w:r>
      <w:r>
        <w:tab/>
        <w:t>Evaluation</w:t>
      </w:r>
      <w:bookmarkEnd w:id="81"/>
      <w:bookmarkEnd w:id="82"/>
      <w:bookmarkEnd w:id="83"/>
    </w:p>
    <w:p w14:paraId="10986D92" w14:textId="0A27C0B9"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 xml:space="preserve">Based on this analysis, no further actions are needed with respect to this tenet since the 5G Core standards provide the necessary means to secure the communication with and within the 5G Core </w:t>
      </w:r>
      <w:proofErr w:type="gramStart"/>
      <w:r>
        <w:t>and also</w:t>
      </w:r>
      <w:proofErr w:type="gramEnd"/>
      <w:r>
        <w:t xml:space="preserve">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4" w:name="_Toc116901613"/>
      <w:bookmarkStart w:id="85"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4"/>
      <w:bookmarkEnd w:id="85"/>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86" w:name="_Toc116901614"/>
      <w:bookmarkStart w:id="87"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6"/>
      <w:bookmarkEnd w:id="87"/>
      <w:r>
        <w:rPr>
          <w:rStyle w:val="eop"/>
          <w:rFonts w:cs="Arial"/>
          <w:szCs w:val="28"/>
        </w:rPr>
        <w:t> </w:t>
      </w:r>
    </w:p>
    <w:p w14:paraId="7F0F08C0" w14:textId="731D7138"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w:t>
      </w:r>
      <w:proofErr w:type="gramStart"/>
      <w:r w:rsidRPr="00793468">
        <w:t>has to</w:t>
      </w:r>
      <w:proofErr w:type="gramEnd"/>
      <w:r w:rsidRPr="00793468">
        <w:t xml:space="preserve">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8" w:name="_Toc116901615"/>
      <w:bookmarkStart w:id="89"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8"/>
      <w:bookmarkEnd w:id="89"/>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90" w:name="_Toc116901616"/>
      <w:bookmarkStart w:id="91"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90"/>
      <w:bookmarkEnd w:id="91"/>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F959FFB"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 xml:space="preserve">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w:t>
      </w:r>
      <w:proofErr w:type="gramStart"/>
      <w:r w:rsidRPr="00AC1A2B">
        <w:rPr>
          <w:lang w:val="en-US"/>
        </w:rPr>
        <w:t>particular services</w:t>
      </w:r>
      <w:proofErr w:type="gramEnd"/>
      <w:r w:rsidRPr="00AC1A2B">
        <w:rPr>
          <w:lang w:val="en-US"/>
        </w:rPr>
        <w:t>,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215D3273" w:rsidR="00DD1288" w:rsidRDefault="00DD1288" w:rsidP="009E7BC3">
      <w:pPr>
        <w:pStyle w:val="Heading3"/>
        <w:rPr>
          <w:rStyle w:val="eop"/>
          <w:rFonts w:ascii="Times New Roman" w:hAnsi="Times New Roman" w:cs="Arial"/>
          <w:sz w:val="20"/>
          <w:szCs w:val="32"/>
        </w:rPr>
      </w:pPr>
      <w:bookmarkStart w:id="92" w:name="_Toc116901617"/>
      <w:bookmarkStart w:id="93"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Pr>
          <w:rStyle w:val="normaltextrun"/>
          <w:rFonts w:cs="Arial"/>
          <w:color w:val="000000"/>
          <w:szCs w:val="32"/>
          <w:bdr w:val="none" w:sz="0" w:space="0" w:color="auto" w:frame="1"/>
        </w:rPr>
        <w:t>Security posture</w:t>
      </w:r>
      <w:bookmarkEnd w:id="92"/>
      <w:bookmarkEnd w:id="93"/>
    </w:p>
    <w:p w14:paraId="33BB707C" w14:textId="43FAD0D9" w:rsidR="00DD1288" w:rsidRPr="00793468" w:rsidRDefault="00DD1288" w:rsidP="009E7BC3">
      <w:pPr>
        <w:pStyle w:val="Heading4"/>
        <w:rPr>
          <w:rStyle w:val="eop"/>
          <w:sz w:val="32"/>
        </w:rPr>
      </w:pPr>
      <w:bookmarkStart w:id="94" w:name="_Toc116901401"/>
      <w:bookmarkStart w:id="95" w:name="_Toc116901618"/>
      <w:bookmarkStart w:id="96"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4"/>
      <w:bookmarkEnd w:id="95"/>
      <w:bookmarkEnd w:id="96"/>
      <w:r w:rsidRPr="00793468">
        <w:rPr>
          <w:rStyle w:val="eop"/>
        </w:rPr>
        <w:t> </w:t>
      </w:r>
    </w:p>
    <w:p w14:paraId="38D701E4" w14:textId="77777777" w:rsidR="00DD1288" w:rsidRPr="0038028B" w:rsidRDefault="00DD1288" w:rsidP="00DD1288">
      <w:pPr>
        <w:rPr>
          <w:lang w:val="en-US"/>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p>
    <w:p w14:paraId="2B704E30" w14:textId="77777777" w:rsidR="00DD1288" w:rsidRPr="00CC4A9F" w:rsidRDefault="00DD1288" w:rsidP="00793468">
      <w:pPr>
        <w:pStyle w:val="EditorsNote"/>
        <w:rPr>
          <w:rStyle w:val="eop"/>
        </w:rPr>
      </w:pPr>
      <w:r w:rsidRPr="00CC4A9F">
        <w:rPr>
          <w:rStyle w:val="eop"/>
        </w:rPr>
        <w:t>Editor's Note: description is FFS</w:t>
      </w:r>
    </w:p>
    <w:p w14:paraId="0E74506C" w14:textId="45A33054" w:rsidR="00DD1288" w:rsidRPr="00793468" w:rsidRDefault="00DD1288" w:rsidP="009E7BC3">
      <w:pPr>
        <w:pStyle w:val="Heading4"/>
        <w:rPr>
          <w:rStyle w:val="eop"/>
          <w:rFonts w:ascii="Times New Roman" w:hAnsi="Times New Roman"/>
          <w:color w:val="FF0000"/>
          <w:sz w:val="20"/>
        </w:rPr>
      </w:pPr>
      <w:bookmarkStart w:id="97" w:name="_Toc116901402"/>
      <w:bookmarkStart w:id="98" w:name="_Toc116901619"/>
      <w:bookmarkStart w:id="99"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7"/>
      <w:bookmarkEnd w:id="98"/>
      <w:bookmarkEnd w:id="99"/>
      <w:r w:rsidRPr="00793468">
        <w:rPr>
          <w:rStyle w:val="eop"/>
        </w:rPr>
        <w:t> </w:t>
      </w:r>
    </w:p>
    <w:p w14:paraId="1F3DEF91" w14:textId="5D2B8949" w:rsidR="00DD1288" w:rsidRPr="002316C5"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6.7.</w:t>
      </w:r>
    </w:p>
    <w:p w14:paraId="261C4739" w14:textId="0ACFC856" w:rsidR="00DD1288" w:rsidRPr="00793468" w:rsidRDefault="00DD1288" w:rsidP="009E7BC3">
      <w:pPr>
        <w:pStyle w:val="Heading4"/>
        <w:rPr>
          <w:rStyle w:val="eop"/>
          <w:rFonts w:ascii="Times New Roman" w:hAnsi="Times New Roman"/>
          <w:sz w:val="20"/>
        </w:rPr>
      </w:pPr>
      <w:bookmarkStart w:id="100" w:name="_Toc116901403"/>
      <w:bookmarkStart w:id="101" w:name="_Toc116901620"/>
      <w:bookmarkStart w:id="102"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00"/>
      <w:bookmarkEnd w:id="101"/>
      <w:bookmarkEnd w:id="102"/>
      <w:r w:rsidRPr="00793468">
        <w:rPr>
          <w:rStyle w:val="eop"/>
        </w:rPr>
        <w:t> </w:t>
      </w:r>
    </w:p>
    <w:p w14:paraId="25E51C5E" w14:textId="5077EB02" w:rsidR="00DD1288" w:rsidRDefault="00DD1288" w:rsidP="00DD1288">
      <w:r>
        <w:t xml:space="preserve">In general, the tenet touches upon two aspects. The first one is related to operation security. In this regard, it is expected that the proper security practices and guidelines are followed during deployment and operations </w:t>
      </w:r>
      <w:proofErr w:type="gramStart"/>
      <w:r>
        <w:t>in order to</w:t>
      </w:r>
      <w:proofErr w:type="gramEnd"/>
      <w:r>
        <w:t xml:space="preserve">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617E00A3" w14:textId="77777777" w:rsidR="00DD1288" w:rsidRDefault="00DD1288" w:rsidP="00DD1288">
      <w:pPr>
        <w:pStyle w:val="EditorsNote"/>
      </w:pPr>
      <w:r>
        <w:t>Editor's Note: Evaluation of the second aspect related to monitoring and measuring, required to evaluate the security posture of assets, is FFS.</w:t>
      </w:r>
    </w:p>
    <w:p w14:paraId="30172A7C" w14:textId="68DB9965" w:rsidR="00DD1288" w:rsidRDefault="00DD1288" w:rsidP="009E7BC3">
      <w:pPr>
        <w:pStyle w:val="Heading3"/>
        <w:rPr>
          <w:rStyle w:val="eop"/>
          <w:rFonts w:ascii="Times New Roman" w:hAnsi="Times New Roman" w:cs="Arial"/>
          <w:color w:val="FF0000"/>
          <w:sz w:val="20"/>
          <w:szCs w:val="32"/>
        </w:rPr>
      </w:pPr>
      <w:bookmarkStart w:id="103" w:name="_Toc116901621"/>
      <w:bookmarkStart w:id="104"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3"/>
      <w:bookmarkEnd w:id="104"/>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05" w:name="_Toc116901622"/>
      <w:bookmarkStart w:id="106"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05"/>
      <w:bookmarkEnd w:id="106"/>
      <w:r w:rsidRPr="004576F3">
        <w:rPr>
          <w:rStyle w:val="eop"/>
        </w:rPr>
        <w:t> </w:t>
      </w:r>
    </w:p>
    <w:p w14:paraId="493ED0E2" w14:textId="0186A0E1" w:rsidR="00DD1288" w:rsidRDefault="00DD1288" w:rsidP="00DD1288">
      <w:r>
        <w:t>According to tenet 6 of [2], a zero</w:t>
      </w:r>
      <w:r w:rsidR="004576F3">
        <w:t>-</w:t>
      </w:r>
      <w:r>
        <w:t xml:space="preserve">trust architecture </w:t>
      </w:r>
      <w:proofErr w:type="gramStart"/>
      <w:r>
        <w:t>has to</w:t>
      </w:r>
      <w:proofErr w:type="gramEnd"/>
      <w:r>
        <w:t xml:space="preserve"> adhere to the principle that "All resource authentication and authorization are dynamic and strictly enforced before access is allowed". In the 5G Core context, this tenet also relates to how the access by service consumers to the services of producers is secured.</w:t>
      </w:r>
    </w:p>
    <w:p w14:paraId="09E038A9" w14:textId="77777777" w:rsidR="00DD1288" w:rsidRDefault="00DD1288" w:rsidP="00DD1288">
      <w:pPr>
        <w:pStyle w:val="EditorsNote"/>
        <w:rPr>
          <w:lang w:val="en-US"/>
        </w:rPr>
      </w:pPr>
      <w:r>
        <w:rPr>
          <w:lang w:val="en-US"/>
        </w:rPr>
        <w:t>Editor's Note: How to map the aspects below on user access to the 5GC is FFS</w:t>
      </w:r>
    </w:p>
    <w:p w14:paraId="79EA549A" w14:textId="77777777" w:rsidR="00DD1288" w:rsidRDefault="00DD1288" w:rsidP="00DD1288">
      <w:pPr>
        <w:rPr>
          <w:rStyle w:val="normaltextrun"/>
        </w:rPr>
      </w:pPr>
      <w:r>
        <w:rPr>
          <w:lang w:val="en-US"/>
        </w:rPr>
        <w:t xml:space="preserve">Further in general the actual tenet 6 description in [2] states, </w:t>
      </w:r>
      <w:r>
        <w:rPr>
          <w:rStyle w:val="normaltextrun"/>
          <w:i/>
          <w:iCs/>
        </w:rPr>
        <w:t xml:space="preserve">“This is a constant cycle of obtaining access, </w:t>
      </w:r>
      <w:proofErr w:type="gramStart"/>
      <w:r>
        <w:rPr>
          <w:rStyle w:val="normaltextrun"/>
          <w:i/>
          <w:iCs/>
        </w:rPr>
        <w:t>scanning</w:t>
      </w:r>
      <w:proofErr w:type="gramEnd"/>
      <w:r>
        <w:rPr>
          <w:rStyle w:val="normaltextrun"/>
          <w:i/>
          <w:iCs/>
        </w:rPr>
        <w:t xml:space="preserve"> and assessing threats, adapting, and continually </w:t>
      </w:r>
      <w:proofErr w:type="spellStart"/>
      <w:r>
        <w:rPr>
          <w:rStyle w:val="normaltextrun"/>
          <w:i/>
          <w:iCs/>
        </w:rPr>
        <w:t>reevaluating</w:t>
      </w:r>
      <w:proofErr w:type="spellEnd"/>
      <w:r>
        <w:rPr>
          <w:rStyle w:val="normaltextrun"/>
          <w:i/>
          <w:iCs/>
        </w:rPr>
        <w:t xml:space="preserve">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w:t>
      </w:r>
      <w:proofErr w:type="gramStart"/>
      <w:r>
        <w:rPr>
          <w:rStyle w:val="normaltextrun"/>
          <w:i/>
          <w:iCs/>
        </w:rPr>
        <w:t>defined</w:t>
      </w:r>
      <w:proofErr w:type="gramEnd"/>
      <w:r>
        <w:rPr>
          <w:rStyle w:val="normaltextrun"/>
          <w:i/>
          <w:iCs/>
        </w:rPr>
        <w:t xml:space="preserve"> and enforced by policy (e.g., time-based, new resource requested, resource modification, anomalous subject activity detected) that strives to achieve a balance of security, availability, usability, and cost-efficiency.”</w:t>
      </w:r>
      <w:r>
        <w:rPr>
          <w:rStyle w:val="normaltextrun"/>
        </w:rPr>
        <w:t>.</w:t>
      </w:r>
      <w:r>
        <w:rPr>
          <w:rStyle w:val="normaltextrun"/>
          <w:i/>
          <w:iCs/>
        </w:rPr>
        <w:t xml:space="preserve"> </w:t>
      </w:r>
      <w:r>
        <w:rPr>
          <w:rStyle w:val="normaltextrun"/>
        </w:rPr>
        <w:t>[2]</w:t>
      </w:r>
    </w:p>
    <w:p w14:paraId="2DBC9467" w14:textId="77777777" w:rsidR="00DD1288" w:rsidRDefault="00DD1288" w:rsidP="00DD1288">
      <w:pPr>
        <w:rPr>
          <w:rStyle w:val="eop"/>
          <w:lang w:val="en-US"/>
        </w:rPr>
      </w:pPr>
      <w:r>
        <w:rPr>
          <w:lang w:val="en-US"/>
        </w:rPr>
        <w:lastRenderedPageBreak/>
        <w:t xml:space="preserve">The relevant principle for the 5GS core network is that, for access to network resources such as network services and data, the access control/management should consider the threat assessment and continuous trust (re-) evaluation results </w:t>
      </w:r>
      <w:proofErr w:type="spellStart"/>
      <w:r>
        <w:rPr>
          <w:lang w:val="en-US"/>
        </w:rPr>
        <w:t>inaddition</w:t>
      </w:r>
      <w:proofErr w:type="spellEnd"/>
      <w:r>
        <w:rPr>
          <w:lang w:val="en-US"/>
        </w:rPr>
        <w:t xml:space="preserve">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t>
      </w:r>
    </w:p>
    <w:p w14:paraId="36960205" w14:textId="77777777" w:rsidR="00DD1288" w:rsidRDefault="00DD1288" w:rsidP="00DD1288">
      <w:pPr>
        <w:pStyle w:val="paragraph"/>
        <w:spacing w:before="0" w:beforeAutospacing="0" w:after="0" w:afterAutospacing="0"/>
        <w:ind w:left="270"/>
        <w:textAlignment w:val="baseline"/>
        <w:rPr>
          <w:rFonts w:ascii="Segoe UI" w:hAnsi="Segoe UI" w:cs="Segoe UI"/>
          <w:color w:val="FF0000"/>
          <w:sz w:val="18"/>
          <w:szCs w:val="18"/>
        </w:rPr>
      </w:pPr>
    </w:p>
    <w:p w14:paraId="33D8420C" w14:textId="71414428" w:rsidR="00DD1288" w:rsidRDefault="00DD1288" w:rsidP="009E7BC3">
      <w:pPr>
        <w:pStyle w:val="Heading4"/>
        <w:rPr>
          <w:rStyle w:val="eop"/>
          <w:rFonts w:ascii="Times New Roman" w:hAnsi="Times New Roman" w:cs="Arial"/>
          <w:szCs w:val="28"/>
        </w:rPr>
      </w:pPr>
      <w:bookmarkStart w:id="107" w:name="_Toc116901623"/>
      <w:bookmarkStart w:id="108"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38260F7A" w14:textId="77777777" w:rsidR="00DD1288" w:rsidRDefault="00DD1288" w:rsidP="00DD1288">
      <w:r>
        <w:t xml:space="preserve">The current security mechanisms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109" w:name="_Toc116901624"/>
      <w:bookmarkStart w:id="110"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77777777" w:rsidR="00DD1288" w:rsidRDefault="00DD1288" w:rsidP="00DD1288">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72A8A30" w14:textId="77777777"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111" w:name="_Toc116901625"/>
      <w:bookmarkStart w:id="112"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1"/>
      <w:bookmarkEnd w:id="112"/>
    </w:p>
    <w:p w14:paraId="6B066B95" w14:textId="5FA3B7FD" w:rsidR="00DD1288" w:rsidRDefault="00DD1288" w:rsidP="009E7BC3">
      <w:pPr>
        <w:pStyle w:val="Heading4"/>
        <w:rPr>
          <w:rStyle w:val="eop"/>
          <w:rFonts w:cs="Arial"/>
          <w:sz w:val="20"/>
          <w:szCs w:val="28"/>
        </w:rPr>
      </w:pPr>
      <w:bookmarkStart w:id="113" w:name="_Toc116901626"/>
      <w:bookmarkStart w:id="114"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3"/>
      <w:bookmarkEnd w:id="114"/>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5" w:name="_Hlk115978949"/>
      <w:r w:rsidRPr="00EA262E">
        <w:rPr>
          <w:rStyle w:val="normaltextrun"/>
          <w:i/>
          <w:iCs/>
        </w:rPr>
        <w:t>network traffic and access requests, process that data, and use any insight gained to improve policy creation and enforcement</w:t>
      </w:r>
      <w:bookmarkEnd w:id="115"/>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116" w:name="_Toc116901627"/>
      <w:bookmarkStart w:id="117"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6"/>
      <w:bookmarkEnd w:id="11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118" w:name="_Toc116901628"/>
      <w:bookmarkStart w:id="119"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8"/>
      <w:bookmarkEnd w:id="119"/>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0964DEE8"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120" w:name="_Toc116901404"/>
      <w:bookmarkStart w:id="121" w:name="_Toc116901629"/>
      <w:bookmarkStart w:id="122" w:name="_Toc120099195"/>
      <w:r>
        <w:lastRenderedPageBreak/>
        <w:t>5.</w:t>
      </w:r>
      <w:proofErr w:type="gramStart"/>
      <w:r w:rsidR="004576F3">
        <w:t>1.</w:t>
      </w:r>
      <w:r>
        <w:t>Y</w:t>
      </w:r>
      <w:proofErr w:type="gramEnd"/>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20"/>
      <w:bookmarkEnd w:id="121"/>
      <w:bookmarkEnd w:id="122"/>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123" w:name="_Toc116901405"/>
      <w:bookmarkStart w:id="124" w:name="_Toc116901630"/>
      <w:bookmarkStart w:id="125" w:name="_Toc120099196"/>
      <w:r>
        <w:t>5.</w:t>
      </w:r>
      <w:proofErr w:type="gramStart"/>
      <w:r w:rsidR="004576F3">
        <w:t>1.</w:t>
      </w:r>
      <w:r>
        <w:t>Y.</w:t>
      </w:r>
      <w:proofErr w:type="gramEnd"/>
      <w:r>
        <w:t>1</w:t>
      </w:r>
      <w:r>
        <w:tab/>
        <w:t>Description</w:t>
      </w:r>
      <w:bookmarkEnd w:id="123"/>
      <w:bookmarkEnd w:id="124"/>
      <w:bookmarkEnd w:id="125"/>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126" w:name="_Toc116901406"/>
      <w:bookmarkStart w:id="127" w:name="_Toc116901631"/>
      <w:bookmarkStart w:id="128" w:name="_Toc120099197"/>
      <w:r>
        <w:t>5.</w:t>
      </w:r>
      <w:proofErr w:type="gramStart"/>
      <w:r w:rsidR="004576F3">
        <w:t>1.</w:t>
      </w:r>
      <w:r>
        <w:t>Y.</w:t>
      </w:r>
      <w:proofErr w:type="gramEnd"/>
      <w:r>
        <w:t>2</w:t>
      </w:r>
      <w:r>
        <w:tab/>
        <w:t>Relevant security mechanisms</w:t>
      </w:r>
      <w:bookmarkEnd w:id="126"/>
      <w:bookmarkEnd w:id="127"/>
      <w:bookmarkEnd w:id="128"/>
    </w:p>
    <w:p w14:paraId="621051CA" w14:textId="77777777"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129" w:name="_Toc116901407"/>
      <w:bookmarkStart w:id="130" w:name="_Toc116901632"/>
      <w:bookmarkStart w:id="131" w:name="_Toc120099198"/>
      <w:r>
        <w:t>5.</w:t>
      </w:r>
      <w:proofErr w:type="gramStart"/>
      <w:r w:rsidR="004576F3">
        <w:t>1.</w:t>
      </w:r>
      <w:r>
        <w:t>Y.</w:t>
      </w:r>
      <w:proofErr w:type="gramEnd"/>
      <w:r>
        <w:t>3</w:t>
      </w:r>
      <w:r>
        <w:tab/>
        <w:t>Evaluation</w:t>
      </w:r>
      <w:bookmarkEnd w:id="129"/>
      <w:bookmarkEnd w:id="130"/>
      <w:bookmarkEnd w:id="131"/>
    </w:p>
    <w:p w14:paraId="5B71A74E" w14:textId="6DD6785E" w:rsidR="00165DE2" w:rsidRPr="001B0C98" w:rsidRDefault="00165DE2" w:rsidP="00165DE2">
      <w:pPr>
        <w:pStyle w:val="EditorsNote"/>
      </w:pPr>
      <w:r>
        <w:t>Editor's Note: This clause gives an analysis and a stand</w:t>
      </w:r>
      <w:r w:rsidR="004576F3">
        <w:t>-</w:t>
      </w:r>
      <w:r>
        <w:t>point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2" w:name="_Toc116901408"/>
      <w:bookmarkStart w:id="133" w:name="_Toc116901633"/>
      <w:bookmarkStart w:id="134" w:name="_Toc120099199"/>
      <w:r>
        <w:rPr>
          <w:noProof/>
        </w:rPr>
        <w:t>5.</w:t>
      </w:r>
      <w:r w:rsidR="0090679F">
        <w:rPr>
          <w:noProof/>
        </w:rPr>
        <w:t>2</w:t>
      </w:r>
      <w:r>
        <w:rPr>
          <w:noProof/>
        </w:rPr>
        <w:tab/>
        <w:t xml:space="preserve"> Tenet Evaluation summary</w:t>
      </w:r>
      <w:bookmarkEnd w:id="132"/>
      <w:bookmarkEnd w:id="133"/>
      <w:bookmarkEnd w:id="134"/>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5" w:name="_Toc112673695"/>
      <w:bookmarkStart w:id="136" w:name="_Toc116901409"/>
      <w:bookmarkStart w:id="137" w:name="_Toc116901634"/>
      <w:bookmarkStart w:id="138" w:name="_Toc120099200"/>
      <w:r>
        <w:t>6</w:t>
      </w:r>
      <w:r w:rsidR="001C7929" w:rsidRPr="004D3578">
        <w:tab/>
      </w:r>
      <w:r w:rsidR="001C7929">
        <w:t>Key issues</w:t>
      </w:r>
      <w:bookmarkEnd w:id="59"/>
      <w:bookmarkEnd w:id="135"/>
      <w:bookmarkEnd w:id="136"/>
      <w:bookmarkEnd w:id="137"/>
      <w:bookmarkEnd w:id="138"/>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9" w:name="_Toc116901410"/>
      <w:bookmarkStart w:id="140" w:name="_Toc116901635"/>
      <w:bookmarkStart w:id="141" w:name="_Toc120099201"/>
      <w:bookmarkStart w:id="142" w:name="_Toc105088937"/>
      <w:r>
        <w:t>6.</w:t>
      </w:r>
      <w:r w:rsidR="0090679F">
        <w:t>1</w:t>
      </w:r>
      <w:r>
        <w:tab/>
        <w:t xml:space="preserve">Key Issue #1: Need for continuous </w:t>
      </w:r>
      <w:r w:rsidRPr="006A60C5">
        <w:t>security monitoring</w:t>
      </w:r>
      <w:bookmarkEnd w:id="139"/>
      <w:bookmarkEnd w:id="140"/>
      <w:bookmarkEnd w:id="141"/>
      <w:r w:rsidDel="0000696E">
        <w:t xml:space="preserve"> </w:t>
      </w:r>
      <w:bookmarkEnd w:id="142"/>
    </w:p>
    <w:p w14:paraId="79C102C7" w14:textId="73D80995" w:rsidR="00B76127" w:rsidRDefault="00B76127" w:rsidP="00B76127">
      <w:pPr>
        <w:pStyle w:val="Heading3"/>
      </w:pPr>
      <w:bookmarkStart w:id="143" w:name="_Toc105088938"/>
      <w:bookmarkStart w:id="144" w:name="_Toc116901411"/>
      <w:bookmarkStart w:id="145" w:name="_Toc116901636"/>
      <w:bookmarkStart w:id="146" w:name="_Toc120099202"/>
      <w:r>
        <w:t>6.</w:t>
      </w:r>
      <w:r w:rsidR="0090679F">
        <w:t>1</w:t>
      </w:r>
      <w:r>
        <w:t>.1</w:t>
      </w:r>
      <w:r>
        <w:tab/>
        <w:t>Key issue details</w:t>
      </w:r>
      <w:bookmarkEnd w:id="143"/>
      <w:bookmarkEnd w:id="144"/>
      <w:bookmarkEnd w:id="145"/>
      <w:bookmarkEnd w:id="146"/>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w:t>
      </w:r>
      <w:r>
        <w:lastRenderedPageBreak/>
        <w:t xml:space="preserve">threats/privilege misuse or cyber-attacks), then such NF behaviour information or related threat assessments will not be considered in the current security mechanisms (e.g., for any service access). </w:t>
      </w:r>
      <w:r w:rsidRPr="00213214">
        <w:t>Some of the zero trust tenets [2] (</w:t>
      </w:r>
      <w:proofErr w:type="spellStart"/>
      <w:r w:rsidRPr="00213214">
        <w:t>i.e</w:t>
      </w:r>
      <w:proofErr w:type="spellEnd"/>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w:t>
      </w:r>
      <w:proofErr w:type="spellStart"/>
      <w:r w:rsidRPr="00213214">
        <w:t>i</w:t>
      </w:r>
      <w:r>
        <w:t>es</w:t>
      </w:r>
      <w:proofErr w:type="spellEnd"/>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47" w:name="_Toc105088939"/>
      <w:bookmarkStart w:id="148" w:name="_Toc116901412"/>
      <w:bookmarkStart w:id="149" w:name="_Toc116901637"/>
      <w:bookmarkStart w:id="150" w:name="_Toc120099203"/>
      <w:r>
        <w:t>6.</w:t>
      </w:r>
      <w:r w:rsidR="0090679F">
        <w:t>1</w:t>
      </w:r>
      <w:r>
        <w:t>.2</w:t>
      </w:r>
      <w:r>
        <w:tab/>
        <w:t>Security threats</w:t>
      </w:r>
      <w:bookmarkEnd w:id="147"/>
      <w:bookmarkEnd w:id="148"/>
      <w:bookmarkEnd w:id="149"/>
      <w:bookmarkEnd w:id="150"/>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9B6E53D" w14:textId="1674B1BE" w:rsidR="00B76127" w:rsidRPr="005463D2" w:rsidRDefault="00883A0D" w:rsidP="009E7BC3">
      <w:pPr>
        <w:pStyle w:val="EditorsNote"/>
      </w:pPr>
      <w:r>
        <w:t>Editor's Note: Further details on the threats and attacks are FFS.</w:t>
      </w:r>
    </w:p>
    <w:p w14:paraId="388516A6" w14:textId="16875C9C" w:rsidR="00B76127" w:rsidRDefault="00B76127" w:rsidP="00B76127">
      <w:pPr>
        <w:pStyle w:val="Heading3"/>
      </w:pPr>
      <w:bookmarkStart w:id="151" w:name="_Toc105088940"/>
      <w:bookmarkStart w:id="152" w:name="_Toc116901413"/>
      <w:bookmarkStart w:id="153" w:name="_Toc116901638"/>
      <w:bookmarkStart w:id="154" w:name="_Toc120099204"/>
      <w:r>
        <w:t>6.</w:t>
      </w:r>
      <w:r w:rsidR="0090679F">
        <w:t>1</w:t>
      </w:r>
      <w:r>
        <w:t>.3</w:t>
      </w:r>
      <w:r>
        <w:tab/>
        <w:t>Potential security requirements</w:t>
      </w:r>
      <w:bookmarkEnd w:id="151"/>
      <w:bookmarkEnd w:id="152"/>
      <w:bookmarkEnd w:id="153"/>
      <w:bookmarkEnd w:id="15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77777777"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558AC12A" w14:textId="77777777" w:rsidR="00883A0D" w:rsidRDefault="00883A0D" w:rsidP="00883A0D">
      <w:pPr>
        <w:pStyle w:val="EditorsNote"/>
      </w:pPr>
      <w:r>
        <w:t>Editor’s Note: Additional requirement(s) is FFS.</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155" w:name="_Toc513475447"/>
      <w:bookmarkStart w:id="156" w:name="_Toc48930863"/>
      <w:bookmarkStart w:id="157" w:name="_Toc49376112"/>
      <w:bookmarkStart w:id="158" w:name="_Toc56501565"/>
      <w:bookmarkStart w:id="159" w:name="_Toc95076612"/>
      <w:bookmarkStart w:id="160" w:name="_Toc112673696"/>
      <w:bookmarkStart w:id="161" w:name="_Toc116901414"/>
      <w:bookmarkStart w:id="162" w:name="_Toc116901639"/>
      <w:bookmarkStart w:id="163" w:name="_Toc120099205"/>
      <w:r>
        <w:t>6</w:t>
      </w:r>
      <w:r w:rsidR="00AD687E">
        <w:t>.X</w:t>
      </w:r>
      <w:r w:rsidR="00AD687E">
        <w:tab/>
        <w:t>Key Issue #X: &lt;Key Issue Name&gt;</w:t>
      </w:r>
      <w:bookmarkEnd w:id="155"/>
      <w:bookmarkEnd w:id="156"/>
      <w:bookmarkEnd w:id="157"/>
      <w:bookmarkEnd w:id="158"/>
      <w:bookmarkEnd w:id="159"/>
      <w:bookmarkEnd w:id="160"/>
      <w:bookmarkEnd w:id="161"/>
      <w:bookmarkEnd w:id="162"/>
      <w:bookmarkEnd w:id="163"/>
    </w:p>
    <w:p w14:paraId="722F30AB" w14:textId="6F09605D" w:rsidR="00AD687E" w:rsidRDefault="00165DE2" w:rsidP="00AD687E">
      <w:pPr>
        <w:pStyle w:val="Heading3"/>
      </w:pPr>
      <w:bookmarkStart w:id="164" w:name="_Toc513475448"/>
      <w:bookmarkStart w:id="165" w:name="_Toc48930864"/>
      <w:bookmarkStart w:id="166" w:name="_Toc49376113"/>
      <w:bookmarkStart w:id="167" w:name="_Toc56501566"/>
      <w:bookmarkStart w:id="168" w:name="_Toc95076613"/>
      <w:bookmarkStart w:id="169" w:name="_Toc112673697"/>
      <w:bookmarkStart w:id="170" w:name="_Toc116901415"/>
      <w:bookmarkStart w:id="171" w:name="_Toc116901640"/>
      <w:bookmarkStart w:id="172" w:name="_Toc120099206"/>
      <w:r>
        <w:t>6</w:t>
      </w:r>
      <w:r w:rsidR="00AD687E">
        <w:t>.X.1</w:t>
      </w:r>
      <w:r w:rsidR="00AD687E">
        <w:tab/>
        <w:t>Key issue details</w:t>
      </w:r>
      <w:bookmarkEnd w:id="164"/>
      <w:bookmarkEnd w:id="165"/>
      <w:bookmarkEnd w:id="166"/>
      <w:bookmarkEnd w:id="167"/>
      <w:bookmarkEnd w:id="168"/>
      <w:bookmarkEnd w:id="169"/>
      <w:bookmarkEnd w:id="170"/>
      <w:bookmarkEnd w:id="171"/>
      <w:bookmarkEnd w:id="172"/>
    </w:p>
    <w:p w14:paraId="176B0829" w14:textId="43B26B59" w:rsidR="00AD687E" w:rsidRDefault="00165DE2" w:rsidP="00AD687E">
      <w:pPr>
        <w:pStyle w:val="Heading3"/>
      </w:pPr>
      <w:bookmarkStart w:id="173" w:name="_Toc513475449"/>
      <w:bookmarkStart w:id="174" w:name="_Toc48930865"/>
      <w:bookmarkStart w:id="175" w:name="_Toc49376114"/>
      <w:bookmarkStart w:id="176" w:name="_Toc56501567"/>
      <w:bookmarkStart w:id="177" w:name="_Toc95076614"/>
      <w:bookmarkStart w:id="178" w:name="_Toc112673698"/>
      <w:bookmarkStart w:id="179" w:name="_Toc116901416"/>
      <w:bookmarkStart w:id="180" w:name="_Toc116901641"/>
      <w:bookmarkStart w:id="181" w:name="_Toc120099207"/>
      <w:r>
        <w:t>6</w:t>
      </w:r>
      <w:r w:rsidR="00AD687E">
        <w:t>.X.2</w:t>
      </w:r>
      <w:r w:rsidR="00AD687E">
        <w:tab/>
        <w:t>Security threats</w:t>
      </w:r>
      <w:bookmarkEnd w:id="173"/>
      <w:bookmarkEnd w:id="174"/>
      <w:bookmarkEnd w:id="175"/>
      <w:bookmarkEnd w:id="176"/>
      <w:bookmarkEnd w:id="177"/>
      <w:bookmarkEnd w:id="178"/>
      <w:bookmarkEnd w:id="179"/>
      <w:bookmarkEnd w:id="180"/>
      <w:bookmarkEnd w:id="181"/>
    </w:p>
    <w:p w14:paraId="0024C013" w14:textId="5990BF3D" w:rsidR="00AD687E" w:rsidRPr="001039BD" w:rsidRDefault="00165DE2" w:rsidP="00AD687E">
      <w:pPr>
        <w:pStyle w:val="Heading3"/>
      </w:pPr>
      <w:bookmarkStart w:id="182" w:name="_Toc513475450"/>
      <w:bookmarkStart w:id="183" w:name="_Toc48930866"/>
      <w:bookmarkStart w:id="184" w:name="_Toc49376115"/>
      <w:bookmarkStart w:id="185" w:name="_Toc56501568"/>
      <w:bookmarkStart w:id="186" w:name="_Toc95076615"/>
      <w:bookmarkStart w:id="187" w:name="_Toc112673699"/>
      <w:bookmarkStart w:id="188" w:name="_Toc116901417"/>
      <w:bookmarkStart w:id="189" w:name="_Toc116901642"/>
      <w:bookmarkStart w:id="190" w:name="_Toc120099208"/>
      <w:r>
        <w:t>6</w:t>
      </w:r>
      <w:r w:rsidR="00AD687E">
        <w:t>.X.3</w:t>
      </w:r>
      <w:r w:rsidR="00AD687E">
        <w:tab/>
        <w:t>Potential security requirements</w:t>
      </w:r>
      <w:bookmarkEnd w:id="182"/>
      <w:bookmarkEnd w:id="183"/>
      <w:bookmarkEnd w:id="184"/>
      <w:bookmarkEnd w:id="185"/>
      <w:bookmarkEnd w:id="186"/>
      <w:bookmarkEnd w:id="187"/>
      <w:bookmarkEnd w:id="188"/>
      <w:bookmarkEnd w:id="189"/>
      <w:bookmarkEnd w:id="190"/>
    </w:p>
    <w:p w14:paraId="1CE94EB4" w14:textId="77777777" w:rsidR="00AD687E" w:rsidRDefault="00AD687E" w:rsidP="00AD687E">
      <w:pPr>
        <w:pStyle w:val="EditorsNote"/>
      </w:pPr>
    </w:p>
    <w:p w14:paraId="3D7D12E7" w14:textId="442D4105" w:rsidR="00AD687E" w:rsidRDefault="00165DE2" w:rsidP="00AD687E">
      <w:pPr>
        <w:pStyle w:val="Heading1"/>
      </w:pPr>
      <w:bookmarkStart w:id="191" w:name="_Toc95076616"/>
      <w:bookmarkStart w:id="192" w:name="_Toc112673700"/>
      <w:bookmarkStart w:id="193" w:name="_Toc116901418"/>
      <w:bookmarkStart w:id="194" w:name="_Toc116901643"/>
      <w:bookmarkStart w:id="195" w:name="_Toc120099209"/>
      <w:r>
        <w:t>7</w:t>
      </w:r>
      <w:r w:rsidR="00AD687E">
        <w:tab/>
        <w:t>Solutions</w:t>
      </w:r>
      <w:bookmarkEnd w:id="191"/>
      <w:bookmarkEnd w:id="192"/>
      <w:bookmarkEnd w:id="193"/>
      <w:bookmarkEnd w:id="194"/>
      <w:bookmarkEnd w:id="195"/>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6" w:name="_Toc513475452"/>
      <w:bookmarkStart w:id="197" w:name="_Toc48930869"/>
      <w:bookmarkStart w:id="198" w:name="_Toc49376118"/>
      <w:bookmarkStart w:id="199" w:name="_Toc56501632"/>
      <w:bookmarkStart w:id="200" w:name="_Toc95076617"/>
      <w:bookmarkStart w:id="201" w:name="_Toc112673701"/>
      <w:bookmarkStart w:id="202" w:name="_Toc116901419"/>
      <w:bookmarkStart w:id="203" w:name="_Toc116901644"/>
      <w:bookmarkStart w:id="204" w:name="_Toc120099210"/>
      <w:r>
        <w:lastRenderedPageBreak/>
        <w:t>7</w:t>
      </w:r>
      <w:r w:rsidR="00AD687E">
        <w:t>.Y</w:t>
      </w:r>
      <w:r w:rsidR="00AD687E">
        <w:tab/>
        <w:t>Solution #Y: &lt;Solution Name&gt;</w:t>
      </w:r>
      <w:bookmarkEnd w:id="196"/>
      <w:bookmarkEnd w:id="197"/>
      <w:bookmarkEnd w:id="198"/>
      <w:bookmarkEnd w:id="199"/>
      <w:bookmarkEnd w:id="200"/>
      <w:bookmarkEnd w:id="201"/>
      <w:bookmarkEnd w:id="202"/>
      <w:bookmarkEnd w:id="203"/>
      <w:bookmarkEnd w:id="204"/>
    </w:p>
    <w:p w14:paraId="6F703056" w14:textId="6C756EA0" w:rsidR="00AD687E" w:rsidRDefault="00165DE2" w:rsidP="00AD687E">
      <w:pPr>
        <w:pStyle w:val="Heading3"/>
      </w:pPr>
      <w:bookmarkStart w:id="205" w:name="_Toc513475453"/>
      <w:bookmarkStart w:id="206" w:name="_Toc48930870"/>
      <w:bookmarkStart w:id="207" w:name="_Toc49376119"/>
      <w:bookmarkStart w:id="208" w:name="_Toc56501633"/>
      <w:bookmarkStart w:id="209" w:name="_Toc95076618"/>
      <w:bookmarkStart w:id="210" w:name="_Toc112673702"/>
      <w:bookmarkStart w:id="211" w:name="_Toc116901420"/>
      <w:bookmarkStart w:id="212" w:name="_Toc116901645"/>
      <w:bookmarkStart w:id="213" w:name="_Toc120099211"/>
      <w:r>
        <w:t>7</w:t>
      </w:r>
      <w:r w:rsidR="00AD687E">
        <w:t>.Y.1</w:t>
      </w:r>
      <w:r w:rsidR="00AD687E">
        <w:tab/>
        <w:t>Introduction</w:t>
      </w:r>
      <w:bookmarkEnd w:id="205"/>
      <w:bookmarkEnd w:id="206"/>
      <w:bookmarkEnd w:id="207"/>
      <w:bookmarkEnd w:id="208"/>
      <w:bookmarkEnd w:id="209"/>
      <w:bookmarkEnd w:id="210"/>
      <w:bookmarkEnd w:id="211"/>
      <w:bookmarkEnd w:id="212"/>
      <w:bookmarkEnd w:id="21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4" w:name="_Toc513475454"/>
      <w:bookmarkStart w:id="215" w:name="_Toc48930871"/>
      <w:bookmarkStart w:id="216" w:name="_Toc49376120"/>
      <w:bookmarkStart w:id="217" w:name="_Toc56501634"/>
      <w:bookmarkStart w:id="218" w:name="_Toc95076619"/>
      <w:bookmarkStart w:id="219" w:name="_Toc112673703"/>
      <w:bookmarkStart w:id="220" w:name="_Toc116901421"/>
      <w:bookmarkStart w:id="221" w:name="_Toc116901646"/>
      <w:bookmarkStart w:id="222" w:name="_Toc120099212"/>
      <w:r>
        <w:t>7</w:t>
      </w:r>
      <w:r w:rsidR="00AD687E">
        <w:t>.Y.2</w:t>
      </w:r>
      <w:r w:rsidR="00AD687E">
        <w:tab/>
        <w:t>Solution details</w:t>
      </w:r>
      <w:bookmarkEnd w:id="214"/>
      <w:bookmarkEnd w:id="215"/>
      <w:bookmarkEnd w:id="216"/>
      <w:bookmarkEnd w:id="217"/>
      <w:bookmarkEnd w:id="218"/>
      <w:bookmarkEnd w:id="219"/>
      <w:bookmarkEnd w:id="220"/>
      <w:bookmarkEnd w:id="221"/>
      <w:bookmarkEnd w:id="222"/>
    </w:p>
    <w:p w14:paraId="132E7B74" w14:textId="6C234BE5" w:rsidR="00AD687E" w:rsidRDefault="00165DE2" w:rsidP="00AD687E">
      <w:pPr>
        <w:pStyle w:val="Heading3"/>
      </w:pPr>
      <w:bookmarkStart w:id="223" w:name="_Toc513475455"/>
      <w:bookmarkStart w:id="224" w:name="_Toc48930873"/>
      <w:bookmarkStart w:id="225" w:name="_Toc49376122"/>
      <w:bookmarkStart w:id="226" w:name="_Toc56501636"/>
      <w:bookmarkStart w:id="227" w:name="_Toc95076620"/>
      <w:bookmarkStart w:id="228" w:name="_Toc112673704"/>
      <w:bookmarkStart w:id="229" w:name="_Toc116901422"/>
      <w:bookmarkStart w:id="230" w:name="_Toc116901647"/>
      <w:bookmarkStart w:id="231" w:name="_Toc120099213"/>
      <w:r>
        <w:t>7</w:t>
      </w:r>
      <w:r w:rsidR="00AD687E">
        <w:t>.Y.3</w:t>
      </w:r>
      <w:r w:rsidR="00AD687E">
        <w:tab/>
        <w:t>Evaluation</w:t>
      </w:r>
      <w:bookmarkEnd w:id="223"/>
      <w:bookmarkEnd w:id="224"/>
      <w:bookmarkEnd w:id="225"/>
      <w:bookmarkEnd w:id="226"/>
      <w:bookmarkEnd w:id="227"/>
      <w:bookmarkEnd w:id="228"/>
      <w:bookmarkEnd w:id="229"/>
      <w:bookmarkEnd w:id="230"/>
      <w:bookmarkEnd w:id="231"/>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2" w:name="_Toc513475456"/>
      <w:bookmarkStart w:id="233" w:name="_Toc48930874"/>
      <w:bookmarkStart w:id="234" w:name="_Toc49376123"/>
      <w:bookmarkStart w:id="235" w:name="_Toc56501637"/>
      <w:bookmarkStart w:id="236" w:name="_Toc95076621"/>
      <w:bookmarkStart w:id="237" w:name="_Toc112673705"/>
      <w:bookmarkStart w:id="238" w:name="_Toc116901423"/>
      <w:bookmarkStart w:id="239" w:name="_Toc116901648"/>
      <w:bookmarkStart w:id="240" w:name="_Toc120099214"/>
      <w:r>
        <w:t>8</w:t>
      </w:r>
      <w:r w:rsidR="00AD687E">
        <w:tab/>
        <w:t>Conclusions</w:t>
      </w:r>
      <w:bookmarkEnd w:id="232"/>
      <w:bookmarkEnd w:id="233"/>
      <w:bookmarkEnd w:id="234"/>
      <w:bookmarkEnd w:id="235"/>
      <w:bookmarkEnd w:id="236"/>
      <w:bookmarkEnd w:id="237"/>
      <w:bookmarkEnd w:id="238"/>
      <w:bookmarkEnd w:id="239"/>
      <w:bookmarkEnd w:id="240"/>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1" w:name="_Toc112673711"/>
      <w:bookmarkStart w:id="242" w:name="_Toc116901424"/>
      <w:bookmarkStart w:id="243" w:name="_Toc116901649"/>
      <w:bookmarkStart w:id="244"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241"/>
      <w:bookmarkEnd w:id="242"/>
      <w:bookmarkEnd w:id="243"/>
      <w:bookmarkEnd w:id="244"/>
    </w:p>
    <w:p w14:paraId="06FAD520" w14:textId="77777777" w:rsidR="00054A22" w:rsidRPr="00235394" w:rsidRDefault="00054A22" w:rsidP="00054A22">
      <w:pPr>
        <w:pStyle w:val="TH"/>
      </w:pPr>
      <w:bookmarkStart w:id="245" w:name="historyclause"/>
      <w:bookmarkEnd w:id="2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00"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 xml:space="preserve">SA3#107e </w:t>
            </w:r>
            <w:proofErr w:type="spellStart"/>
            <w:r w:rsidRPr="00DD1288">
              <w:rPr>
                <w:rFonts w:cs="Arial"/>
                <w:sz w:val="16"/>
                <w:szCs w:val="16"/>
              </w:rPr>
              <w:t>Adhoc</w:t>
            </w:r>
            <w:proofErr w:type="spellEnd"/>
          </w:p>
        </w:tc>
        <w:tc>
          <w:tcPr>
            <w:tcW w:w="1094"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00"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94"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C72833">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00"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94"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C72833">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00"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94"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3017" w14:textId="77777777" w:rsidR="00F308A1" w:rsidRDefault="00F308A1">
      <w:r>
        <w:separator/>
      </w:r>
    </w:p>
  </w:endnote>
  <w:endnote w:type="continuationSeparator" w:id="0">
    <w:p w14:paraId="1CF6150F" w14:textId="77777777" w:rsidR="00F308A1" w:rsidRDefault="00F3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B78E" w14:textId="77777777" w:rsidR="00F308A1" w:rsidRDefault="00F308A1">
      <w:r>
        <w:separator/>
      </w:r>
    </w:p>
  </w:footnote>
  <w:footnote w:type="continuationSeparator" w:id="0">
    <w:p w14:paraId="2517BE86" w14:textId="77777777" w:rsidR="00F308A1" w:rsidRDefault="00F3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CC28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C3">
      <w:rPr>
        <w:rFonts w:ascii="Arial" w:hAnsi="Arial" w:cs="Arial"/>
        <w:b/>
        <w:noProof/>
        <w:sz w:val="18"/>
        <w:szCs w:val="18"/>
      </w:rPr>
      <w:t>3GPP TR 33.894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4C12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B2BDA"/>
    <w:rsid w:val="000C47C3"/>
    <w:rsid w:val="000D58AB"/>
    <w:rsid w:val="000E35BD"/>
    <w:rsid w:val="000F6F1C"/>
    <w:rsid w:val="0013162F"/>
    <w:rsid w:val="00133525"/>
    <w:rsid w:val="001438C1"/>
    <w:rsid w:val="00165DE2"/>
    <w:rsid w:val="0017011E"/>
    <w:rsid w:val="001A4C42"/>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3388B"/>
    <w:rsid w:val="00535773"/>
    <w:rsid w:val="00543E6C"/>
    <w:rsid w:val="00550CF2"/>
    <w:rsid w:val="00565087"/>
    <w:rsid w:val="00597B11"/>
    <w:rsid w:val="005C0CD6"/>
    <w:rsid w:val="005C26E2"/>
    <w:rsid w:val="005C600F"/>
    <w:rsid w:val="005D2E01"/>
    <w:rsid w:val="005D7526"/>
    <w:rsid w:val="005E4BB2"/>
    <w:rsid w:val="005F0ABD"/>
    <w:rsid w:val="005F788A"/>
    <w:rsid w:val="00602AEA"/>
    <w:rsid w:val="00614FDF"/>
    <w:rsid w:val="0063543D"/>
    <w:rsid w:val="00636C85"/>
    <w:rsid w:val="00647114"/>
    <w:rsid w:val="00647461"/>
    <w:rsid w:val="006912E9"/>
    <w:rsid w:val="00694CE8"/>
    <w:rsid w:val="006A323F"/>
    <w:rsid w:val="006B30D0"/>
    <w:rsid w:val="006B3DCD"/>
    <w:rsid w:val="006C3D95"/>
    <w:rsid w:val="006D1C5C"/>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F0F4A"/>
    <w:rsid w:val="008028A4"/>
    <w:rsid w:val="00830747"/>
    <w:rsid w:val="008341E8"/>
    <w:rsid w:val="008345DE"/>
    <w:rsid w:val="008768CA"/>
    <w:rsid w:val="00883A0D"/>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64B4"/>
    <w:rsid w:val="00A26956"/>
    <w:rsid w:val="00A27486"/>
    <w:rsid w:val="00A47A70"/>
    <w:rsid w:val="00A53724"/>
    <w:rsid w:val="00A56066"/>
    <w:rsid w:val="00A65DD2"/>
    <w:rsid w:val="00A73129"/>
    <w:rsid w:val="00A73FB8"/>
    <w:rsid w:val="00A82346"/>
    <w:rsid w:val="00A92BA1"/>
    <w:rsid w:val="00A95A32"/>
    <w:rsid w:val="00AB4A5D"/>
    <w:rsid w:val="00AC6BC6"/>
    <w:rsid w:val="00AD687E"/>
    <w:rsid w:val="00AE65E2"/>
    <w:rsid w:val="00AF1460"/>
    <w:rsid w:val="00AF2FAE"/>
    <w:rsid w:val="00B13BA4"/>
    <w:rsid w:val="00B15449"/>
    <w:rsid w:val="00B538E7"/>
    <w:rsid w:val="00B76127"/>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55AE7"/>
    <w:rsid w:val="00C72833"/>
    <w:rsid w:val="00C80F1D"/>
    <w:rsid w:val="00C91962"/>
    <w:rsid w:val="00C93F40"/>
    <w:rsid w:val="00CA3D0C"/>
    <w:rsid w:val="00CC4A9F"/>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08A1"/>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3976</Words>
  <Characters>25051</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2022-11-21T09:50:00Z</dcterms:created>
  <dcterms:modified xsi:type="dcterms:W3CDTF">2022-11-23T11:34:00Z</dcterms:modified>
</cp:coreProperties>
</file>